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5CA21" w14:textId="77777777" w:rsidR="003E23AE" w:rsidRDefault="003E23AE" w:rsidP="003E23A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Stephen ELYOT</w:t>
      </w:r>
      <w:r>
        <w:rPr>
          <w:rFonts w:cs="Times New Roman"/>
          <w:szCs w:val="24"/>
        </w:rPr>
        <w:t xml:space="preserve">          (fl.1403)</w:t>
      </w:r>
    </w:p>
    <w:p w14:paraId="601834A5" w14:textId="77777777" w:rsidR="003E23AE" w:rsidRDefault="003E23AE" w:rsidP="003E23A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Hackney man.</w:t>
      </w:r>
    </w:p>
    <w:p w14:paraId="1BA883EC" w14:textId="77777777" w:rsidR="003E23AE" w:rsidRDefault="003E23AE" w:rsidP="003E23AE">
      <w:pPr>
        <w:pStyle w:val="NoSpacing"/>
        <w:rPr>
          <w:rFonts w:cs="Times New Roman"/>
          <w:szCs w:val="24"/>
        </w:rPr>
      </w:pPr>
    </w:p>
    <w:p w14:paraId="2AD9B061" w14:textId="77777777" w:rsidR="003E23AE" w:rsidRDefault="003E23AE" w:rsidP="003E23AE">
      <w:pPr>
        <w:pStyle w:val="NoSpacing"/>
        <w:rPr>
          <w:rFonts w:cs="Times New Roman"/>
          <w:szCs w:val="24"/>
        </w:rPr>
      </w:pPr>
    </w:p>
    <w:p w14:paraId="7C504330" w14:textId="77777777" w:rsidR="003E23AE" w:rsidRDefault="003E23AE" w:rsidP="003E23A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1403</w:t>
      </w:r>
      <w:r>
        <w:rPr>
          <w:rFonts w:cs="Times New Roman"/>
          <w:szCs w:val="24"/>
        </w:rPr>
        <w:tab/>
        <w:t>John FitzRichard of London, mercer(q.v.), brought a plaint of debt against</w:t>
      </w:r>
    </w:p>
    <w:p w14:paraId="2E2E935B" w14:textId="77777777" w:rsidR="003E23AE" w:rsidRDefault="003E23AE" w:rsidP="003E23A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him and seven others.</w:t>
      </w:r>
    </w:p>
    <w:p w14:paraId="4BD7DAE8" w14:textId="77777777" w:rsidR="003E23AE" w:rsidRDefault="003E23AE" w:rsidP="003E23A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0105AF">
          <w:rPr>
            <w:rStyle w:val="Hyperlink"/>
            <w:rFonts w:cs="Times New Roman"/>
            <w:szCs w:val="24"/>
          </w:rPr>
          <w:t>https://waalt.uh.edu/index.php/CP40/570:_A-J</w:t>
        </w:r>
      </w:hyperlink>
      <w:r>
        <w:rPr>
          <w:rFonts w:cs="Times New Roman"/>
          <w:szCs w:val="24"/>
        </w:rPr>
        <w:t xml:space="preserve"> )</w:t>
      </w:r>
    </w:p>
    <w:p w14:paraId="32F5CFBF" w14:textId="77777777" w:rsidR="003E23AE" w:rsidRDefault="003E23AE" w:rsidP="003E23AE">
      <w:pPr>
        <w:pStyle w:val="NoSpacing"/>
        <w:rPr>
          <w:rFonts w:cs="Times New Roman"/>
          <w:szCs w:val="24"/>
        </w:rPr>
      </w:pPr>
    </w:p>
    <w:p w14:paraId="1B2FA795" w14:textId="77777777" w:rsidR="003E23AE" w:rsidRDefault="003E23AE" w:rsidP="003E23AE">
      <w:pPr>
        <w:pStyle w:val="NoSpacing"/>
        <w:rPr>
          <w:rFonts w:cs="Times New Roman"/>
          <w:szCs w:val="24"/>
        </w:rPr>
      </w:pPr>
    </w:p>
    <w:p w14:paraId="0E3CC6C4" w14:textId="77777777" w:rsidR="003E23AE" w:rsidRDefault="003E23AE" w:rsidP="003E23A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April 2025</w:t>
      </w:r>
    </w:p>
    <w:p w14:paraId="147E8C4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14F04" w14:textId="77777777" w:rsidR="003E23AE" w:rsidRDefault="003E23AE" w:rsidP="009139A6">
      <w:r>
        <w:separator/>
      </w:r>
    </w:p>
  </w:endnote>
  <w:endnote w:type="continuationSeparator" w:id="0">
    <w:p w14:paraId="4D9A1E36" w14:textId="77777777" w:rsidR="003E23AE" w:rsidRDefault="003E23A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CB55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D928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B402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252C1" w14:textId="77777777" w:rsidR="003E23AE" w:rsidRDefault="003E23AE" w:rsidP="009139A6">
      <w:r>
        <w:separator/>
      </w:r>
    </w:p>
  </w:footnote>
  <w:footnote w:type="continuationSeparator" w:id="0">
    <w:p w14:paraId="2B7C12FC" w14:textId="77777777" w:rsidR="003E23AE" w:rsidRDefault="003E23A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3710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6DF6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6900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3AE"/>
    <w:rsid w:val="000666E0"/>
    <w:rsid w:val="000A2E7A"/>
    <w:rsid w:val="00190DFA"/>
    <w:rsid w:val="002510B7"/>
    <w:rsid w:val="00270799"/>
    <w:rsid w:val="00357E4A"/>
    <w:rsid w:val="003E23AE"/>
    <w:rsid w:val="005C130B"/>
    <w:rsid w:val="00826F5C"/>
    <w:rsid w:val="009139A6"/>
    <w:rsid w:val="009411C2"/>
    <w:rsid w:val="009448BB"/>
    <w:rsid w:val="00947624"/>
    <w:rsid w:val="00A3176C"/>
    <w:rsid w:val="00A47C87"/>
    <w:rsid w:val="00AE65F8"/>
    <w:rsid w:val="00BA00AB"/>
    <w:rsid w:val="00C71834"/>
    <w:rsid w:val="00CB4ED9"/>
    <w:rsid w:val="00DE227A"/>
    <w:rsid w:val="00DF05A0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5D261F"/>
  <w15:chartTrackingRefBased/>
  <w15:docId w15:val="{A12DF7E7-0B32-4EE0-A0BF-8180FB3B4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E23A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570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2025-04-05T20:31:00Z</dcterms:created>
  <dcterms:modified xsi:type="dcterms:W3CDTF">2025-04-05T20:31:00Z</dcterms:modified>
</cp:coreProperties>
</file>